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682" w:rsidRDefault="00174682" w:rsidP="00174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KYNGYSLOND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174682" w:rsidRDefault="00174682" w:rsidP="00174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4682" w:rsidRDefault="00174682" w:rsidP="00174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4682" w:rsidRDefault="00174682" w:rsidP="00174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 of</w:t>
      </w:r>
    </w:p>
    <w:p w:rsidR="00174682" w:rsidRDefault="00174682" w:rsidP="00174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Bryghtle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74682" w:rsidRDefault="00174682" w:rsidP="00174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21-223)</w:t>
      </w:r>
    </w:p>
    <w:p w:rsidR="00174682" w:rsidRDefault="00174682" w:rsidP="00174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74682" w:rsidRDefault="00174682" w:rsidP="001746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74682" w:rsidRDefault="00174682" w:rsidP="001746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2016</w:t>
      </w:r>
      <w:bookmarkStart w:id="0" w:name="_GoBack"/>
      <w:bookmarkEnd w:id="0"/>
    </w:p>
    <w:sectPr w:rsidR="00DD5B8A" w:rsidRPr="001746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682" w:rsidRDefault="00174682" w:rsidP="00564E3C">
      <w:pPr>
        <w:spacing w:after="0" w:line="240" w:lineRule="auto"/>
      </w:pPr>
      <w:r>
        <w:separator/>
      </w:r>
    </w:p>
  </w:endnote>
  <w:endnote w:type="continuationSeparator" w:id="0">
    <w:p w:rsidR="00174682" w:rsidRDefault="001746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74682">
      <w:rPr>
        <w:rFonts w:ascii="Times New Roman" w:hAnsi="Times New Roman" w:cs="Times New Roman"/>
        <w:noProof/>
        <w:sz w:val="24"/>
        <w:szCs w:val="24"/>
      </w:rPr>
      <w:t>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682" w:rsidRDefault="00174682" w:rsidP="00564E3C">
      <w:pPr>
        <w:spacing w:after="0" w:line="240" w:lineRule="auto"/>
      </w:pPr>
      <w:r>
        <w:separator/>
      </w:r>
    </w:p>
  </w:footnote>
  <w:footnote w:type="continuationSeparator" w:id="0">
    <w:p w:rsidR="00174682" w:rsidRDefault="0017468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682"/>
    <w:rsid w:val="0017468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00929"/>
  <w15:chartTrackingRefBased/>
  <w15:docId w15:val="{D3B6508E-65A8-46A2-8459-56F210EB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2016-02-01T21:35:00Z</dcterms:created>
  <dcterms:modified xsi:type="dcterms:W3CDTF">2016-02-01T21:38:00Z</dcterms:modified>
</cp:coreProperties>
</file>